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7E2" w:rsidRDefault="005867E2" w:rsidP="001E6719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5867E2" w:rsidRDefault="005867E2" w:rsidP="001E671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5867E2" w:rsidRDefault="005867E2" w:rsidP="001E6719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p w:rsidR="005867E2" w:rsidRDefault="005867E2" w:rsidP="001E6719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5867E2">
        <w:tc>
          <w:tcPr>
            <w:tcW w:w="1384" w:type="dxa"/>
            <w:vMerge w:val="restart"/>
            <w:vAlign w:val="center"/>
          </w:tcPr>
          <w:p w:rsidR="005867E2" w:rsidRDefault="005867E2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5867E2" w:rsidRDefault="005867E2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5867E2" w:rsidRDefault="005867E2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5867E2" w:rsidRDefault="005867E2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5867E2" w:rsidRDefault="005867E2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5867E2" w:rsidRDefault="005867E2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5867E2" w:rsidRDefault="005867E2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5867E2" w:rsidRDefault="005867E2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5867E2" w:rsidRDefault="005867E2" w:rsidP="00A460D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867E2">
        <w:tc>
          <w:tcPr>
            <w:tcW w:w="1384" w:type="dxa"/>
            <w:vMerge/>
            <w:vAlign w:val="center"/>
          </w:tcPr>
          <w:p w:rsidR="005867E2" w:rsidRDefault="005867E2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5867E2" w:rsidRDefault="005867E2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5867E2" w:rsidRPr="00A460DA" w:rsidRDefault="005867E2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5867E2" w:rsidRPr="00A460DA" w:rsidRDefault="005867E2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5867E2" w:rsidRPr="00A460DA" w:rsidRDefault="005867E2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5867E2" w:rsidRPr="00A460DA" w:rsidRDefault="005867E2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5867E2" w:rsidRPr="00A460DA" w:rsidRDefault="005867E2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5867E2" w:rsidRPr="00A460DA" w:rsidRDefault="005867E2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5867E2" w:rsidRPr="00A460DA" w:rsidRDefault="005867E2" w:rsidP="00A460DA">
            <w:pPr>
              <w:jc w:val="center"/>
              <w:rPr>
                <w:sz w:val="20"/>
                <w:szCs w:val="20"/>
                <w:lang w:eastAsia="en-US"/>
              </w:rPr>
            </w:pPr>
            <w:r w:rsidRPr="00A460D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5867E2" w:rsidRDefault="005867E2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5867E2" w:rsidRDefault="005867E2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5867E2" w:rsidRDefault="005867E2">
            <w:pPr>
              <w:rPr>
                <w:lang w:eastAsia="en-US"/>
              </w:rPr>
            </w:pPr>
          </w:p>
        </w:tc>
      </w:tr>
      <w:tr w:rsidR="005867E2">
        <w:trPr>
          <w:trHeight w:val="2447"/>
        </w:trPr>
        <w:tc>
          <w:tcPr>
            <w:tcW w:w="1384" w:type="dxa"/>
          </w:tcPr>
          <w:p w:rsidR="005867E2" w:rsidRPr="00A460DA" w:rsidRDefault="005867E2">
            <w:pPr>
              <w:rPr>
                <w:color w:val="333333"/>
                <w:lang w:eastAsia="en-US"/>
              </w:rPr>
            </w:pPr>
            <w:r w:rsidRPr="00A460DA">
              <w:rPr>
                <w:color w:val="333333"/>
                <w:lang w:eastAsia="en-US"/>
              </w:rPr>
              <w:t>Выборнова О.В.</w:t>
            </w:r>
          </w:p>
        </w:tc>
        <w:tc>
          <w:tcPr>
            <w:tcW w:w="1602" w:type="dxa"/>
          </w:tcPr>
          <w:p w:rsidR="005867E2" w:rsidRPr="00A460DA" w:rsidRDefault="005867E2" w:rsidP="00A460DA">
            <w:pPr>
              <w:jc w:val="center"/>
              <w:rPr>
                <w:color w:val="333333"/>
                <w:lang w:eastAsia="en-US"/>
              </w:rPr>
            </w:pPr>
            <w:r w:rsidRPr="00A460DA">
              <w:rPr>
                <w:color w:val="333333"/>
                <w:lang w:eastAsia="en-US"/>
              </w:rPr>
              <w:t>З</w:t>
            </w:r>
            <w:r>
              <w:rPr>
                <w:color w:val="333333"/>
                <w:lang w:eastAsia="en-US"/>
              </w:rPr>
              <w:t>аведующий МКДОУ Еманжелин-ским детским садом</w:t>
            </w:r>
            <w:r w:rsidRPr="00A460DA">
              <w:rPr>
                <w:color w:val="333333"/>
                <w:lang w:eastAsia="en-US"/>
              </w:rPr>
              <w:t xml:space="preserve"> общеразвивающего вида «Солнышко»</w:t>
            </w:r>
          </w:p>
        </w:tc>
        <w:tc>
          <w:tcPr>
            <w:tcW w:w="1079" w:type="dxa"/>
          </w:tcPr>
          <w:p w:rsidR="005867E2" w:rsidRPr="009B3FFB" w:rsidRDefault="005867E2">
            <w:pPr>
              <w:rPr>
                <w:lang w:eastAsia="en-US"/>
              </w:rPr>
            </w:pPr>
            <w:r w:rsidRPr="009B3FFB">
              <w:rPr>
                <w:lang w:eastAsia="en-US"/>
              </w:rPr>
              <w:t>1)Квар</w:t>
            </w:r>
            <w:r>
              <w:rPr>
                <w:lang w:eastAsia="en-US"/>
              </w:rPr>
              <w:t>-</w:t>
            </w:r>
            <w:r w:rsidRPr="009B3FFB">
              <w:rPr>
                <w:lang w:eastAsia="en-US"/>
              </w:rPr>
              <w:t>тира</w:t>
            </w:r>
          </w:p>
          <w:p w:rsidR="005867E2" w:rsidRDefault="005867E2">
            <w:pPr>
              <w:rPr>
                <w:lang w:eastAsia="en-US"/>
              </w:rPr>
            </w:pPr>
          </w:p>
          <w:p w:rsidR="005867E2" w:rsidRDefault="005867E2">
            <w:pPr>
              <w:rPr>
                <w:lang w:eastAsia="en-US"/>
              </w:rPr>
            </w:pPr>
            <w:r>
              <w:rPr>
                <w:lang w:eastAsia="en-US"/>
              </w:rPr>
              <w:t>2)З</w:t>
            </w:r>
            <w:r w:rsidRPr="009B3FFB">
              <w:rPr>
                <w:lang w:eastAsia="en-US"/>
              </w:rPr>
              <w:t>еме</w:t>
            </w:r>
          </w:p>
          <w:p w:rsidR="005867E2" w:rsidRPr="009B3FFB" w:rsidRDefault="005867E2">
            <w:pPr>
              <w:rPr>
                <w:lang w:eastAsia="en-US"/>
              </w:rPr>
            </w:pPr>
            <w:r>
              <w:rPr>
                <w:lang w:eastAsia="en-US"/>
              </w:rPr>
              <w:t>ль</w:t>
            </w:r>
            <w:r w:rsidRPr="009B3FFB">
              <w:rPr>
                <w:lang w:eastAsia="en-US"/>
              </w:rPr>
              <w:t>ный участок для ведения подсоб-ного хозяйства</w:t>
            </w:r>
          </w:p>
        </w:tc>
        <w:tc>
          <w:tcPr>
            <w:tcW w:w="1080" w:type="dxa"/>
          </w:tcPr>
          <w:p w:rsidR="005867E2" w:rsidRPr="00A460DA" w:rsidRDefault="005867E2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долевая 1/3 </w:t>
            </w:r>
          </w:p>
          <w:p w:rsidR="005867E2" w:rsidRPr="00A460DA" w:rsidRDefault="005867E2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</w:t>
            </w:r>
          </w:p>
          <w:p w:rsidR="005867E2" w:rsidRPr="00A460DA" w:rsidRDefault="005867E2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долевая 1/3 </w:t>
            </w:r>
          </w:p>
        </w:tc>
        <w:tc>
          <w:tcPr>
            <w:tcW w:w="1080" w:type="dxa"/>
          </w:tcPr>
          <w:p w:rsidR="005867E2" w:rsidRPr="00A460DA" w:rsidRDefault="005867E2">
            <w:pPr>
              <w:rPr>
                <w:color w:val="333333"/>
                <w:lang w:eastAsia="en-US"/>
              </w:rPr>
            </w:pPr>
            <w:r w:rsidRPr="00A460DA">
              <w:rPr>
                <w:color w:val="333333"/>
                <w:lang w:eastAsia="en-US"/>
              </w:rPr>
              <w:t>78,6</w:t>
            </w:r>
          </w:p>
          <w:p w:rsidR="005867E2" w:rsidRPr="00A460DA" w:rsidRDefault="005867E2">
            <w:pPr>
              <w:rPr>
                <w:color w:val="333333"/>
                <w:lang w:eastAsia="en-US"/>
              </w:rPr>
            </w:pPr>
          </w:p>
          <w:p w:rsidR="005867E2" w:rsidRPr="00A460DA" w:rsidRDefault="005867E2">
            <w:pPr>
              <w:rPr>
                <w:color w:val="333333"/>
                <w:lang w:eastAsia="en-US"/>
              </w:rPr>
            </w:pPr>
          </w:p>
          <w:p w:rsidR="005867E2" w:rsidRPr="00A460DA" w:rsidRDefault="005867E2">
            <w:pPr>
              <w:rPr>
                <w:color w:val="333333"/>
                <w:lang w:eastAsia="en-US"/>
              </w:rPr>
            </w:pPr>
            <w:r w:rsidRPr="00A460DA">
              <w:rPr>
                <w:color w:val="333333"/>
                <w:lang w:eastAsia="en-US"/>
              </w:rPr>
              <w:t>679</w:t>
            </w:r>
          </w:p>
          <w:p w:rsidR="005867E2" w:rsidRPr="00A460DA" w:rsidRDefault="005867E2" w:rsidP="00A460D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5867E2" w:rsidRPr="00A460DA" w:rsidRDefault="005867E2" w:rsidP="00A460DA">
            <w:pPr>
              <w:jc w:val="center"/>
              <w:rPr>
                <w:color w:val="333333"/>
                <w:lang w:eastAsia="en-US"/>
              </w:rPr>
            </w:pPr>
            <w:r w:rsidRPr="00A460DA">
              <w:rPr>
                <w:color w:val="333333"/>
                <w:lang w:eastAsia="en-US"/>
              </w:rPr>
              <w:t>Россия</w:t>
            </w:r>
          </w:p>
          <w:p w:rsidR="005867E2" w:rsidRPr="00A460DA" w:rsidRDefault="005867E2" w:rsidP="00A460DA">
            <w:pPr>
              <w:jc w:val="center"/>
              <w:rPr>
                <w:color w:val="333333"/>
                <w:lang w:eastAsia="en-US"/>
              </w:rPr>
            </w:pPr>
          </w:p>
          <w:p w:rsidR="005867E2" w:rsidRPr="00A460DA" w:rsidRDefault="005867E2" w:rsidP="00A460DA">
            <w:pPr>
              <w:jc w:val="center"/>
              <w:rPr>
                <w:color w:val="333333"/>
                <w:lang w:eastAsia="en-US"/>
              </w:rPr>
            </w:pPr>
          </w:p>
          <w:p w:rsidR="005867E2" w:rsidRPr="00A460DA" w:rsidRDefault="005867E2" w:rsidP="00A460DA">
            <w:pPr>
              <w:jc w:val="center"/>
              <w:rPr>
                <w:color w:val="333333"/>
                <w:lang w:eastAsia="en-US"/>
              </w:rPr>
            </w:pPr>
            <w:r w:rsidRPr="00A460DA">
              <w:rPr>
                <w:color w:val="333333"/>
                <w:lang w:eastAsia="en-US"/>
              </w:rPr>
              <w:t>Россия</w:t>
            </w:r>
          </w:p>
          <w:p w:rsidR="005867E2" w:rsidRPr="00A460DA" w:rsidRDefault="005867E2" w:rsidP="00A460D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5867E2" w:rsidRDefault="005867E2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5867E2" w:rsidRPr="00A460DA" w:rsidRDefault="005867E2" w:rsidP="00B5275E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5867E2" w:rsidRPr="00A460DA" w:rsidRDefault="005867E2" w:rsidP="00A460D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5867E2" w:rsidRDefault="005867E2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5867E2" w:rsidRPr="00A460DA" w:rsidRDefault="005867E2">
            <w:pPr>
              <w:rPr>
                <w:color w:val="333333"/>
                <w:lang w:eastAsia="en-US"/>
              </w:rPr>
            </w:pPr>
            <w:r w:rsidRPr="00A460DA">
              <w:rPr>
                <w:color w:val="333333"/>
                <w:lang w:eastAsia="en-US"/>
              </w:rPr>
              <w:t>257145,23</w:t>
            </w:r>
          </w:p>
        </w:tc>
        <w:tc>
          <w:tcPr>
            <w:tcW w:w="1740" w:type="dxa"/>
          </w:tcPr>
          <w:p w:rsidR="005867E2" w:rsidRPr="00A460DA" w:rsidRDefault="005867E2">
            <w:pPr>
              <w:rPr>
                <w:color w:val="333333"/>
                <w:lang w:val="en-US" w:eastAsia="en-US"/>
              </w:rPr>
            </w:pPr>
          </w:p>
        </w:tc>
      </w:tr>
      <w:tr w:rsidR="005867E2">
        <w:trPr>
          <w:trHeight w:val="839"/>
        </w:trPr>
        <w:tc>
          <w:tcPr>
            <w:tcW w:w="1384" w:type="dxa"/>
          </w:tcPr>
          <w:p w:rsidR="005867E2" w:rsidRDefault="005867E2">
            <w:pPr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5867E2" w:rsidRPr="00A460DA" w:rsidRDefault="005867E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</w:tcPr>
          <w:p w:rsidR="005867E2" w:rsidRDefault="005867E2" w:rsidP="00377D7A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5867E2" w:rsidRPr="00A460DA" w:rsidRDefault="005867E2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5867E2" w:rsidRPr="00A460DA" w:rsidRDefault="005867E2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5867E2" w:rsidRPr="00A460DA" w:rsidRDefault="005867E2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5867E2" w:rsidRDefault="005867E2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r w:rsidRPr="00577F21">
              <w:rPr>
                <w:lang w:eastAsia="en-US"/>
              </w:rPr>
              <w:t>Квартира</w:t>
            </w:r>
          </w:p>
          <w:p w:rsidR="005867E2" w:rsidRPr="00577F21" w:rsidRDefault="005867E2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</w:tc>
        <w:tc>
          <w:tcPr>
            <w:tcW w:w="1080" w:type="dxa"/>
          </w:tcPr>
          <w:p w:rsidR="005867E2" w:rsidRDefault="005867E2">
            <w:pPr>
              <w:rPr>
                <w:lang w:eastAsia="en-US"/>
              </w:rPr>
            </w:pPr>
            <w:r w:rsidRPr="00577F21">
              <w:rPr>
                <w:lang w:eastAsia="en-US"/>
              </w:rPr>
              <w:t>78,6</w:t>
            </w:r>
          </w:p>
          <w:p w:rsidR="005867E2" w:rsidRDefault="005867E2">
            <w:pPr>
              <w:rPr>
                <w:lang w:eastAsia="en-US"/>
              </w:rPr>
            </w:pPr>
          </w:p>
          <w:p w:rsidR="005867E2" w:rsidRDefault="005867E2">
            <w:pPr>
              <w:rPr>
                <w:lang w:eastAsia="en-US"/>
              </w:rPr>
            </w:pPr>
          </w:p>
          <w:p w:rsidR="005867E2" w:rsidRPr="00577F21" w:rsidRDefault="005867E2">
            <w:pPr>
              <w:rPr>
                <w:lang w:eastAsia="en-US"/>
              </w:rPr>
            </w:pPr>
            <w:r>
              <w:rPr>
                <w:lang w:eastAsia="en-US"/>
              </w:rPr>
              <w:t>679</w:t>
            </w:r>
          </w:p>
        </w:tc>
        <w:tc>
          <w:tcPr>
            <w:tcW w:w="1080" w:type="dxa"/>
          </w:tcPr>
          <w:p w:rsidR="005867E2" w:rsidRDefault="005867E2">
            <w:pPr>
              <w:rPr>
                <w:lang w:eastAsia="en-US"/>
              </w:rPr>
            </w:pPr>
            <w:r w:rsidRPr="00577F21">
              <w:rPr>
                <w:lang w:eastAsia="en-US"/>
              </w:rPr>
              <w:t>Россия</w:t>
            </w:r>
          </w:p>
          <w:p w:rsidR="005867E2" w:rsidRDefault="005867E2">
            <w:pPr>
              <w:rPr>
                <w:lang w:eastAsia="en-US"/>
              </w:rPr>
            </w:pPr>
          </w:p>
          <w:p w:rsidR="005867E2" w:rsidRDefault="005867E2">
            <w:pPr>
              <w:rPr>
                <w:lang w:eastAsia="en-US"/>
              </w:rPr>
            </w:pPr>
          </w:p>
          <w:p w:rsidR="005867E2" w:rsidRPr="00577F21" w:rsidRDefault="005867E2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5867E2" w:rsidRDefault="005867E2">
            <w:pPr>
              <w:rPr>
                <w:lang w:eastAsia="en-US"/>
              </w:rPr>
            </w:pPr>
            <w:r>
              <w:rPr>
                <w:lang w:eastAsia="en-US"/>
              </w:rPr>
              <w:t>Автомобиль легковой:</w:t>
            </w:r>
          </w:p>
          <w:p w:rsidR="005867E2" w:rsidRPr="00577F21" w:rsidRDefault="005867E2">
            <w:pPr>
              <w:rPr>
                <w:lang w:eastAsia="en-US"/>
              </w:rPr>
            </w:pPr>
            <w:r w:rsidRPr="00577F21">
              <w:rPr>
                <w:lang w:eastAsia="en-US"/>
              </w:rPr>
              <w:t>Шкода Октавия</w:t>
            </w:r>
          </w:p>
        </w:tc>
        <w:tc>
          <w:tcPr>
            <w:tcW w:w="1740" w:type="dxa"/>
          </w:tcPr>
          <w:p w:rsidR="005867E2" w:rsidRPr="00577F21" w:rsidRDefault="005867E2">
            <w:pPr>
              <w:rPr>
                <w:lang w:eastAsia="en-US"/>
              </w:rPr>
            </w:pPr>
            <w:r w:rsidRPr="00577F21">
              <w:rPr>
                <w:lang w:eastAsia="en-US"/>
              </w:rPr>
              <w:t>85421,01</w:t>
            </w:r>
          </w:p>
        </w:tc>
        <w:tc>
          <w:tcPr>
            <w:tcW w:w="1740" w:type="dxa"/>
          </w:tcPr>
          <w:p w:rsidR="005867E2" w:rsidRPr="00A460DA" w:rsidRDefault="005867E2">
            <w:pPr>
              <w:rPr>
                <w:color w:val="800000"/>
                <w:lang w:eastAsia="en-US"/>
              </w:rPr>
            </w:pPr>
          </w:p>
        </w:tc>
      </w:tr>
      <w:tr w:rsidR="005867E2">
        <w:tc>
          <w:tcPr>
            <w:tcW w:w="1384" w:type="dxa"/>
          </w:tcPr>
          <w:p w:rsidR="005867E2" w:rsidRPr="006F27DD" w:rsidRDefault="005867E2">
            <w:pPr>
              <w:rPr>
                <w:lang w:eastAsia="en-US"/>
              </w:rPr>
            </w:pPr>
            <w:r>
              <w:rPr>
                <w:lang w:eastAsia="en-US"/>
              </w:rPr>
              <w:t>Д</w:t>
            </w:r>
            <w:r w:rsidRPr="006F27DD">
              <w:rPr>
                <w:lang w:eastAsia="en-US"/>
              </w:rPr>
              <w:t>очь</w:t>
            </w:r>
          </w:p>
        </w:tc>
        <w:tc>
          <w:tcPr>
            <w:tcW w:w="1602" w:type="dxa"/>
          </w:tcPr>
          <w:p w:rsidR="005867E2" w:rsidRPr="006F27DD" w:rsidRDefault="005867E2">
            <w:pPr>
              <w:rPr>
                <w:lang w:eastAsia="en-US"/>
              </w:rPr>
            </w:pPr>
          </w:p>
        </w:tc>
        <w:tc>
          <w:tcPr>
            <w:tcW w:w="1079" w:type="dxa"/>
          </w:tcPr>
          <w:p w:rsidR="005867E2" w:rsidRDefault="005867E2" w:rsidP="00A460DA">
            <w:pPr>
              <w:pStyle w:val="ListParagraph"/>
              <w:numPr>
                <w:ilvl w:val="0"/>
                <w:numId w:val="2"/>
              </w:numPr>
              <w:ind w:left="-9" w:hanging="729"/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r w:rsidRPr="006F27DD">
              <w:rPr>
                <w:lang w:eastAsia="en-US"/>
              </w:rPr>
              <w:t>Квар</w:t>
            </w:r>
            <w:r>
              <w:rPr>
                <w:lang w:eastAsia="en-US"/>
              </w:rPr>
              <w:t>-</w:t>
            </w:r>
            <w:r w:rsidRPr="006F27DD">
              <w:rPr>
                <w:lang w:eastAsia="en-US"/>
              </w:rPr>
              <w:t>тира</w:t>
            </w:r>
          </w:p>
          <w:p w:rsidR="005867E2" w:rsidRDefault="005867E2" w:rsidP="00A460DA">
            <w:pPr>
              <w:pStyle w:val="ListParagraph"/>
              <w:numPr>
                <w:ilvl w:val="0"/>
                <w:numId w:val="2"/>
              </w:numPr>
              <w:ind w:left="-9" w:hanging="729"/>
              <w:rPr>
                <w:lang w:eastAsia="en-US"/>
              </w:rPr>
            </w:pPr>
          </w:p>
          <w:p w:rsidR="005867E2" w:rsidRDefault="005867E2" w:rsidP="00A460DA">
            <w:pPr>
              <w:pStyle w:val="ListParagraph"/>
              <w:numPr>
                <w:ilvl w:val="0"/>
                <w:numId w:val="2"/>
              </w:numPr>
              <w:ind w:left="-9" w:hanging="729"/>
              <w:rPr>
                <w:lang w:eastAsia="en-US"/>
              </w:rPr>
            </w:pPr>
            <w:r>
              <w:rPr>
                <w:lang w:eastAsia="en-US"/>
              </w:rPr>
              <w:t>2)Земе</w:t>
            </w:r>
          </w:p>
          <w:p w:rsidR="005867E2" w:rsidRPr="006F27DD" w:rsidRDefault="005867E2" w:rsidP="00A460DA">
            <w:pPr>
              <w:pStyle w:val="ListParagraph"/>
              <w:numPr>
                <w:ilvl w:val="0"/>
                <w:numId w:val="2"/>
              </w:numPr>
              <w:ind w:left="-9" w:hanging="729"/>
              <w:rPr>
                <w:lang w:eastAsia="en-US"/>
              </w:rPr>
            </w:pPr>
            <w:r>
              <w:rPr>
                <w:lang w:eastAsia="en-US"/>
              </w:rPr>
              <w:t>льный участок</w:t>
            </w:r>
          </w:p>
        </w:tc>
        <w:tc>
          <w:tcPr>
            <w:tcW w:w="1080" w:type="dxa"/>
          </w:tcPr>
          <w:p w:rsidR="005867E2" w:rsidRDefault="005867E2" w:rsidP="00A460D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</w:t>
            </w:r>
            <w:r w:rsidRPr="00A460DA">
              <w:rPr>
                <w:color w:val="800000"/>
                <w:lang w:eastAsia="en-US"/>
              </w:rPr>
              <w:t>олевая 1/3</w:t>
            </w:r>
          </w:p>
          <w:p w:rsidR="005867E2" w:rsidRPr="00A460DA" w:rsidRDefault="005867E2" w:rsidP="00A460D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долевая</w:t>
            </w:r>
          </w:p>
          <w:p w:rsidR="005867E2" w:rsidRPr="00A460DA" w:rsidRDefault="005867E2" w:rsidP="007743B8">
            <w:pPr>
              <w:rPr>
                <w:color w:val="800000"/>
                <w:lang w:eastAsia="en-US"/>
              </w:rPr>
            </w:pPr>
            <w:r w:rsidRPr="00A460DA">
              <w:rPr>
                <w:color w:val="800000"/>
                <w:lang w:eastAsia="en-US"/>
              </w:rPr>
              <w:t>1/3</w:t>
            </w:r>
          </w:p>
        </w:tc>
        <w:tc>
          <w:tcPr>
            <w:tcW w:w="1080" w:type="dxa"/>
          </w:tcPr>
          <w:p w:rsidR="005867E2" w:rsidRPr="00A460DA" w:rsidRDefault="005867E2" w:rsidP="00A460DA">
            <w:pPr>
              <w:jc w:val="center"/>
              <w:rPr>
                <w:color w:val="800000"/>
                <w:lang w:eastAsia="en-US"/>
              </w:rPr>
            </w:pPr>
            <w:r w:rsidRPr="00A460DA">
              <w:rPr>
                <w:color w:val="800000"/>
                <w:lang w:eastAsia="en-US"/>
              </w:rPr>
              <w:t>78,6</w:t>
            </w:r>
          </w:p>
          <w:p w:rsidR="005867E2" w:rsidRPr="00A460DA" w:rsidRDefault="005867E2" w:rsidP="00A460DA">
            <w:pPr>
              <w:jc w:val="center"/>
              <w:rPr>
                <w:color w:val="800000"/>
                <w:lang w:eastAsia="en-US"/>
              </w:rPr>
            </w:pPr>
          </w:p>
          <w:p w:rsidR="005867E2" w:rsidRPr="00A460DA" w:rsidRDefault="005867E2" w:rsidP="00A460DA">
            <w:pPr>
              <w:jc w:val="center"/>
              <w:rPr>
                <w:color w:val="800000"/>
                <w:lang w:eastAsia="en-US"/>
              </w:rPr>
            </w:pPr>
          </w:p>
          <w:p w:rsidR="005867E2" w:rsidRPr="00A460DA" w:rsidRDefault="005867E2" w:rsidP="00A460DA">
            <w:pPr>
              <w:jc w:val="center"/>
              <w:rPr>
                <w:color w:val="800000"/>
                <w:lang w:eastAsia="en-US"/>
              </w:rPr>
            </w:pPr>
            <w:r w:rsidRPr="00A460DA">
              <w:rPr>
                <w:color w:val="800000"/>
                <w:lang w:eastAsia="en-US"/>
              </w:rPr>
              <w:t>679</w:t>
            </w:r>
          </w:p>
        </w:tc>
        <w:tc>
          <w:tcPr>
            <w:tcW w:w="971" w:type="dxa"/>
          </w:tcPr>
          <w:p w:rsidR="005867E2" w:rsidRPr="00A460DA" w:rsidRDefault="005867E2" w:rsidP="00A460DA">
            <w:pPr>
              <w:jc w:val="center"/>
              <w:rPr>
                <w:color w:val="800000"/>
                <w:lang w:eastAsia="en-US"/>
              </w:rPr>
            </w:pPr>
            <w:r w:rsidRPr="00A460DA">
              <w:rPr>
                <w:color w:val="800000"/>
                <w:lang w:eastAsia="en-US"/>
              </w:rPr>
              <w:t>Россия</w:t>
            </w:r>
          </w:p>
          <w:p w:rsidR="005867E2" w:rsidRPr="00A460DA" w:rsidRDefault="005867E2" w:rsidP="00A460DA">
            <w:pPr>
              <w:jc w:val="center"/>
              <w:rPr>
                <w:color w:val="800000"/>
                <w:lang w:eastAsia="en-US"/>
              </w:rPr>
            </w:pPr>
          </w:p>
          <w:p w:rsidR="005867E2" w:rsidRPr="00A460DA" w:rsidRDefault="005867E2" w:rsidP="00A460DA">
            <w:pPr>
              <w:jc w:val="center"/>
              <w:rPr>
                <w:color w:val="800000"/>
                <w:lang w:eastAsia="en-US"/>
              </w:rPr>
            </w:pPr>
          </w:p>
          <w:p w:rsidR="005867E2" w:rsidRPr="00A460DA" w:rsidRDefault="005867E2" w:rsidP="00A460DA">
            <w:pPr>
              <w:jc w:val="center"/>
              <w:rPr>
                <w:color w:val="800000"/>
                <w:lang w:eastAsia="en-US"/>
              </w:rPr>
            </w:pPr>
            <w:r w:rsidRPr="00A460DA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5867E2" w:rsidRPr="00A460DA" w:rsidRDefault="005867E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5867E2" w:rsidRPr="00A460DA" w:rsidRDefault="005867E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5867E2" w:rsidRPr="00A460DA" w:rsidRDefault="005867E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5867E2" w:rsidRPr="00A460DA" w:rsidRDefault="005867E2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5867E2" w:rsidRPr="00A460DA" w:rsidRDefault="005867E2">
            <w:pPr>
              <w:rPr>
                <w:color w:val="800000"/>
                <w:lang w:eastAsia="en-US"/>
              </w:rPr>
            </w:pPr>
            <w:r w:rsidRPr="00A460DA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5867E2" w:rsidRPr="00A460DA" w:rsidRDefault="005867E2">
            <w:pPr>
              <w:rPr>
                <w:color w:val="800000"/>
                <w:lang w:eastAsia="en-US"/>
              </w:rPr>
            </w:pPr>
          </w:p>
        </w:tc>
      </w:tr>
      <w:tr w:rsidR="005867E2">
        <w:tc>
          <w:tcPr>
            <w:tcW w:w="1384" w:type="dxa"/>
          </w:tcPr>
          <w:p w:rsidR="005867E2" w:rsidRPr="006F27DD" w:rsidRDefault="005867E2">
            <w:pPr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602" w:type="dxa"/>
          </w:tcPr>
          <w:p w:rsidR="005867E2" w:rsidRPr="006F27DD" w:rsidRDefault="005867E2">
            <w:pPr>
              <w:rPr>
                <w:lang w:eastAsia="en-US"/>
              </w:rPr>
            </w:pPr>
          </w:p>
        </w:tc>
        <w:tc>
          <w:tcPr>
            <w:tcW w:w="1079" w:type="dxa"/>
          </w:tcPr>
          <w:p w:rsidR="005867E2" w:rsidRDefault="005867E2" w:rsidP="00A460DA">
            <w:pPr>
              <w:pStyle w:val="ListParagraph"/>
              <w:numPr>
                <w:ilvl w:val="0"/>
                <w:numId w:val="2"/>
              </w:numPr>
              <w:ind w:left="-9" w:hanging="729"/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r w:rsidRPr="006F27DD">
              <w:rPr>
                <w:lang w:eastAsia="en-US"/>
              </w:rPr>
              <w:t>Квар</w:t>
            </w:r>
            <w:r>
              <w:rPr>
                <w:lang w:eastAsia="en-US"/>
              </w:rPr>
              <w:t>-</w:t>
            </w:r>
            <w:r w:rsidRPr="006F27DD">
              <w:rPr>
                <w:lang w:eastAsia="en-US"/>
              </w:rPr>
              <w:t>тира</w:t>
            </w:r>
          </w:p>
          <w:p w:rsidR="005867E2" w:rsidRDefault="005867E2" w:rsidP="00A460DA">
            <w:pPr>
              <w:pStyle w:val="ListParagraph"/>
              <w:numPr>
                <w:ilvl w:val="0"/>
                <w:numId w:val="2"/>
              </w:numPr>
              <w:ind w:left="-9" w:hanging="729"/>
              <w:rPr>
                <w:lang w:eastAsia="en-US"/>
              </w:rPr>
            </w:pPr>
          </w:p>
          <w:p w:rsidR="005867E2" w:rsidRDefault="005867E2" w:rsidP="00A460DA">
            <w:pPr>
              <w:pStyle w:val="ListParagraph"/>
              <w:numPr>
                <w:ilvl w:val="0"/>
                <w:numId w:val="2"/>
              </w:numPr>
              <w:ind w:left="-9" w:hanging="729"/>
              <w:rPr>
                <w:lang w:eastAsia="en-US"/>
              </w:rPr>
            </w:pPr>
            <w:r>
              <w:rPr>
                <w:lang w:eastAsia="en-US"/>
              </w:rPr>
              <w:t>2)Земе</w:t>
            </w:r>
          </w:p>
          <w:p w:rsidR="005867E2" w:rsidRPr="006F27DD" w:rsidRDefault="005867E2" w:rsidP="00A460DA">
            <w:pPr>
              <w:pStyle w:val="ListParagraph"/>
              <w:numPr>
                <w:ilvl w:val="0"/>
                <w:numId w:val="2"/>
              </w:numPr>
              <w:ind w:left="-9" w:hanging="729"/>
              <w:rPr>
                <w:lang w:eastAsia="en-US"/>
              </w:rPr>
            </w:pPr>
            <w:r>
              <w:rPr>
                <w:lang w:eastAsia="en-US"/>
              </w:rPr>
              <w:t>льный участок</w:t>
            </w:r>
          </w:p>
        </w:tc>
        <w:tc>
          <w:tcPr>
            <w:tcW w:w="1080" w:type="dxa"/>
          </w:tcPr>
          <w:p w:rsidR="005867E2" w:rsidRPr="00A460DA" w:rsidRDefault="005867E2" w:rsidP="00A460D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</w:t>
            </w:r>
            <w:r w:rsidRPr="00A460DA">
              <w:rPr>
                <w:color w:val="800000"/>
                <w:lang w:eastAsia="en-US"/>
              </w:rPr>
              <w:t>олевая 1/3</w:t>
            </w:r>
          </w:p>
          <w:p w:rsidR="005867E2" w:rsidRPr="00A460DA" w:rsidRDefault="005867E2" w:rsidP="00A460D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долевая</w:t>
            </w:r>
          </w:p>
          <w:p w:rsidR="005867E2" w:rsidRPr="00A460DA" w:rsidRDefault="005867E2" w:rsidP="00A460DA">
            <w:pPr>
              <w:jc w:val="center"/>
              <w:rPr>
                <w:color w:val="800000"/>
                <w:lang w:eastAsia="en-US"/>
              </w:rPr>
            </w:pPr>
            <w:r w:rsidRPr="00A460DA">
              <w:rPr>
                <w:color w:val="800000"/>
                <w:lang w:eastAsia="en-US"/>
              </w:rPr>
              <w:t>1/3</w:t>
            </w:r>
          </w:p>
        </w:tc>
        <w:tc>
          <w:tcPr>
            <w:tcW w:w="1080" w:type="dxa"/>
          </w:tcPr>
          <w:p w:rsidR="005867E2" w:rsidRPr="00A460DA" w:rsidRDefault="005867E2" w:rsidP="00A460DA">
            <w:pPr>
              <w:jc w:val="center"/>
              <w:rPr>
                <w:color w:val="800000"/>
                <w:lang w:eastAsia="en-US"/>
              </w:rPr>
            </w:pPr>
            <w:r w:rsidRPr="00A460DA">
              <w:rPr>
                <w:color w:val="800000"/>
                <w:lang w:eastAsia="en-US"/>
              </w:rPr>
              <w:t>78,6</w:t>
            </w:r>
          </w:p>
          <w:p w:rsidR="005867E2" w:rsidRPr="00A460DA" w:rsidRDefault="005867E2" w:rsidP="00A460DA">
            <w:pPr>
              <w:jc w:val="center"/>
              <w:rPr>
                <w:color w:val="800000"/>
                <w:lang w:eastAsia="en-US"/>
              </w:rPr>
            </w:pPr>
          </w:p>
          <w:p w:rsidR="005867E2" w:rsidRPr="00A460DA" w:rsidRDefault="005867E2" w:rsidP="00A460DA">
            <w:pPr>
              <w:jc w:val="center"/>
              <w:rPr>
                <w:color w:val="800000"/>
                <w:lang w:eastAsia="en-US"/>
              </w:rPr>
            </w:pPr>
          </w:p>
          <w:p w:rsidR="005867E2" w:rsidRPr="00A460DA" w:rsidRDefault="005867E2" w:rsidP="00A460DA">
            <w:pPr>
              <w:jc w:val="center"/>
              <w:rPr>
                <w:color w:val="800000"/>
                <w:lang w:eastAsia="en-US"/>
              </w:rPr>
            </w:pPr>
            <w:r w:rsidRPr="00A460DA">
              <w:rPr>
                <w:color w:val="800000"/>
                <w:lang w:eastAsia="en-US"/>
              </w:rPr>
              <w:t>679</w:t>
            </w:r>
          </w:p>
        </w:tc>
        <w:tc>
          <w:tcPr>
            <w:tcW w:w="971" w:type="dxa"/>
          </w:tcPr>
          <w:p w:rsidR="005867E2" w:rsidRPr="00A460DA" w:rsidRDefault="005867E2" w:rsidP="00A460DA">
            <w:pPr>
              <w:jc w:val="center"/>
              <w:rPr>
                <w:color w:val="800000"/>
                <w:lang w:eastAsia="en-US"/>
              </w:rPr>
            </w:pPr>
            <w:r w:rsidRPr="00A460DA">
              <w:rPr>
                <w:color w:val="800000"/>
                <w:lang w:eastAsia="en-US"/>
              </w:rPr>
              <w:t>Россия</w:t>
            </w:r>
          </w:p>
          <w:p w:rsidR="005867E2" w:rsidRPr="00A460DA" w:rsidRDefault="005867E2" w:rsidP="00A460DA">
            <w:pPr>
              <w:jc w:val="center"/>
              <w:rPr>
                <w:color w:val="800000"/>
                <w:lang w:eastAsia="en-US"/>
              </w:rPr>
            </w:pPr>
          </w:p>
          <w:p w:rsidR="005867E2" w:rsidRPr="00A460DA" w:rsidRDefault="005867E2" w:rsidP="00A460DA">
            <w:pPr>
              <w:jc w:val="center"/>
              <w:rPr>
                <w:color w:val="800000"/>
                <w:lang w:eastAsia="en-US"/>
              </w:rPr>
            </w:pPr>
          </w:p>
          <w:p w:rsidR="005867E2" w:rsidRPr="00A460DA" w:rsidRDefault="005867E2" w:rsidP="00A460DA">
            <w:pPr>
              <w:jc w:val="center"/>
              <w:rPr>
                <w:color w:val="800000"/>
                <w:lang w:eastAsia="en-US"/>
              </w:rPr>
            </w:pPr>
            <w:r w:rsidRPr="00A460DA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5867E2" w:rsidRPr="00A460DA" w:rsidRDefault="005867E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5867E2" w:rsidRPr="00A460DA" w:rsidRDefault="005867E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5867E2" w:rsidRPr="00A460DA" w:rsidRDefault="005867E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5867E2" w:rsidRPr="00A460DA" w:rsidRDefault="005867E2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5867E2" w:rsidRPr="00A460DA" w:rsidRDefault="005867E2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5867E2" w:rsidRPr="00A460DA" w:rsidRDefault="005867E2">
            <w:pPr>
              <w:rPr>
                <w:color w:val="800000"/>
                <w:lang w:eastAsia="en-US"/>
              </w:rPr>
            </w:pPr>
          </w:p>
        </w:tc>
      </w:tr>
    </w:tbl>
    <w:p w:rsidR="005867E2" w:rsidRDefault="005867E2" w:rsidP="001E6719">
      <w:pPr>
        <w:rPr>
          <w:color w:val="800000"/>
        </w:rPr>
      </w:pPr>
    </w:p>
    <w:p w:rsidR="005867E2" w:rsidRDefault="005867E2" w:rsidP="001E6719"/>
    <w:p w:rsidR="005867E2" w:rsidRDefault="005867E2"/>
    <w:sectPr w:rsidR="005867E2" w:rsidSect="001E67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312837"/>
    <w:multiLevelType w:val="hybridMultilevel"/>
    <w:tmpl w:val="86FC0A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DF2906"/>
    <w:multiLevelType w:val="hybridMultilevel"/>
    <w:tmpl w:val="F77025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6719"/>
    <w:rsid w:val="0000550F"/>
    <w:rsid w:val="00100C0B"/>
    <w:rsid w:val="00124C49"/>
    <w:rsid w:val="001E6719"/>
    <w:rsid w:val="00377D7A"/>
    <w:rsid w:val="003A22B7"/>
    <w:rsid w:val="003C12A6"/>
    <w:rsid w:val="00424229"/>
    <w:rsid w:val="005444C9"/>
    <w:rsid w:val="005456D9"/>
    <w:rsid w:val="00577F21"/>
    <w:rsid w:val="005867E2"/>
    <w:rsid w:val="006C4706"/>
    <w:rsid w:val="006F27DD"/>
    <w:rsid w:val="007743B8"/>
    <w:rsid w:val="009B3FFB"/>
    <w:rsid w:val="00A460DA"/>
    <w:rsid w:val="00B5275E"/>
    <w:rsid w:val="00B55BF0"/>
    <w:rsid w:val="00C229D7"/>
    <w:rsid w:val="00CA60E9"/>
    <w:rsid w:val="00D33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71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E6719"/>
    <w:pPr>
      <w:ind w:left="720"/>
    </w:pPr>
  </w:style>
  <w:style w:type="table" w:styleId="TableGrid">
    <w:name w:val="Table Grid"/>
    <w:basedOn w:val="TableNormal"/>
    <w:uiPriority w:val="99"/>
    <w:rsid w:val="001E6719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43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78</TotalTime>
  <Pages>2</Pages>
  <Words>182</Words>
  <Characters>1041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2014-05-13T05:05:00Z</dcterms:created>
  <dcterms:modified xsi:type="dcterms:W3CDTF">2014-05-20T03:28:00Z</dcterms:modified>
</cp:coreProperties>
</file>